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DC67863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614618">
        <w:rPr>
          <w:rFonts w:cs="Arial"/>
        </w:rPr>
        <w:t xml:space="preserve"> 4302-0020/2022-2</w:t>
      </w:r>
    </w:p>
    <w:p w14:paraId="6C59E7D2" w14:textId="73F16123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614618">
        <w:rPr>
          <w:rFonts w:cs="Arial"/>
        </w:rPr>
        <w:t xml:space="preserve"> 2022-213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2AAB" w14:textId="77777777" w:rsidR="00CA521F" w:rsidRDefault="00CA521F">
      <w:r>
        <w:separator/>
      </w:r>
    </w:p>
  </w:endnote>
  <w:endnote w:type="continuationSeparator" w:id="0">
    <w:p w14:paraId="74702C01" w14:textId="77777777" w:rsidR="00CA521F" w:rsidRDefault="00CA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E769B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2EB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2EB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1085" w14:textId="77777777" w:rsidR="00CA521F" w:rsidRDefault="00CA521F">
      <w:r>
        <w:separator/>
      </w:r>
    </w:p>
  </w:footnote>
  <w:footnote w:type="continuationSeparator" w:id="0">
    <w:p w14:paraId="20582432" w14:textId="77777777" w:rsidR="00CA521F" w:rsidRDefault="00CA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BC8ED2B" w:rsidR="00C0552D" w:rsidRPr="009C7CFD" w:rsidRDefault="00E62EB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4618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2EBD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BC364F-B6D5-4B90-B736-4DD64650F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DFB00-E14F-4E59-86DA-E0199FE5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29</TotalTime>
  <Pages>1</Pages>
  <Words>104</Words>
  <Characters>895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2018-07-24T11:47:00Z</dcterms:created>
  <dcterms:modified xsi:type="dcterms:W3CDTF">2022-05-19T12:45:00Z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